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7AAD757A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42509" w:rsidRPr="00842509">
              <w:t>Kanalsanierung in der Hamborner-Straße (Zeus-Gelände) in Duisburg-Obermeiderich/Alt-Hamborn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CB869" w14:textId="77777777" w:rsidR="00910EBA" w:rsidRDefault="00910EBA">
      <w:r>
        <w:separator/>
      </w:r>
    </w:p>
    <w:p w14:paraId="475B79BF" w14:textId="77777777" w:rsidR="00910EBA" w:rsidRDefault="00910EBA"/>
    <w:p w14:paraId="1B5A79EB" w14:textId="77777777" w:rsidR="00910EBA" w:rsidRDefault="00910EBA"/>
  </w:endnote>
  <w:endnote w:type="continuationSeparator" w:id="0">
    <w:p w14:paraId="2564715C" w14:textId="77777777" w:rsidR="00910EBA" w:rsidRDefault="00910EBA">
      <w:r>
        <w:continuationSeparator/>
      </w:r>
    </w:p>
    <w:p w14:paraId="195D9271" w14:textId="77777777" w:rsidR="00910EBA" w:rsidRDefault="00910EBA"/>
    <w:p w14:paraId="35C7BF7C" w14:textId="77777777" w:rsidR="00910EBA" w:rsidRDefault="00910E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6F524" w14:textId="77777777" w:rsidR="00910EBA" w:rsidRDefault="00910EBA" w:rsidP="00026D23">
      <w:r>
        <w:separator/>
      </w:r>
    </w:p>
  </w:footnote>
  <w:footnote w:type="continuationSeparator" w:id="0">
    <w:p w14:paraId="2E1E0912" w14:textId="77777777" w:rsidR="00910EBA" w:rsidRDefault="00910EBA">
      <w:r>
        <w:continuationSeparator/>
      </w:r>
    </w:p>
    <w:p w14:paraId="514EBEDF" w14:textId="77777777" w:rsidR="00910EBA" w:rsidRDefault="00910EBA"/>
    <w:p w14:paraId="54FD47DA" w14:textId="77777777" w:rsidR="00910EBA" w:rsidRDefault="00910EBA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75C17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B723E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51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66AA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6F6F30"/>
    <w:rsid w:val="007065E6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42509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EBA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C7373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B5872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75F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A7DAB"/>
    <w:rsid w:val="00FB37F2"/>
    <w:rsid w:val="00FB4227"/>
    <w:rsid w:val="00FB5CB4"/>
    <w:rsid w:val="00FC0982"/>
    <w:rsid w:val="00FC1057"/>
    <w:rsid w:val="00FC14E3"/>
    <w:rsid w:val="00FC1D18"/>
    <w:rsid w:val="00FC6AAE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740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Arslan, Yunus</cp:lastModifiedBy>
  <cp:revision>85</cp:revision>
  <cp:lastPrinted>2024-07-15T07:21:00Z</cp:lastPrinted>
  <dcterms:created xsi:type="dcterms:W3CDTF">2022-01-27T14:34:00Z</dcterms:created>
  <dcterms:modified xsi:type="dcterms:W3CDTF">2026-07-16T05:12:00Z</dcterms:modified>
</cp:coreProperties>
</file>